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81D" w:rsidRPr="000604C2" w:rsidRDefault="00F3481D" w:rsidP="00751E2C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0604C2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Перечень нормативных правовых актов, регулирующих предоставление муниципальной услуги</w:t>
      </w:r>
    </w:p>
    <w:p w:rsidR="00F3481D" w:rsidRPr="00AF20D2" w:rsidRDefault="00F3481D" w:rsidP="00751E2C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olor w:val="auto"/>
          <w:kern w:val="0"/>
          <w:sz w:val="28"/>
          <w:szCs w:val="28"/>
          <w:lang w:eastAsia="en-US"/>
        </w:rPr>
      </w:pPr>
      <w:r w:rsidRPr="00AF20D2">
        <w:rPr>
          <w:rFonts w:ascii="Times New Roman" w:hAnsi="Times New Roman" w:cs="Times New Roman"/>
          <w:b/>
          <w:bCs/>
          <w:color w:val="auto"/>
          <w:kern w:val="0"/>
          <w:sz w:val="28"/>
          <w:szCs w:val="28"/>
          <w:lang w:eastAsia="en-US"/>
        </w:rPr>
        <w:t>«Предоставление земельных участков, находящихся в собственности муниципального района и (или) государственная собственность на которые не разграничена, расположенных на территории сельского поселения, входящего в состав муниципального района, отдельным категориям граждан в собственность бесплатно»</w:t>
      </w:r>
    </w:p>
    <w:p w:rsidR="00F3481D" w:rsidRPr="000604C2" w:rsidRDefault="00F3481D" w:rsidP="00751E2C">
      <w:pPr>
        <w:suppressLineNumbers/>
        <w:tabs>
          <w:tab w:val="clear" w:pos="709"/>
          <w:tab w:val="left" w:pos="465"/>
          <w:tab w:val="center" w:pos="4677"/>
          <w:tab w:val="right" w:pos="9355"/>
        </w:tabs>
        <w:spacing w:after="0" w:line="100" w:lineRule="atLeas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F3481D" w:rsidRPr="000604C2" w:rsidRDefault="00F3481D" w:rsidP="00751E2C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604C2">
        <w:rPr>
          <w:rFonts w:ascii="Times New Roman" w:hAnsi="Times New Roman" w:cs="Times New Roman"/>
          <w:color w:val="auto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F3481D" w:rsidRPr="000604C2" w:rsidRDefault="00F3481D" w:rsidP="00E550D9">
      <w:pPr>
        <w:pStyle w:val="ConsPlusNormal"/>
        <w:spacing w:before="240"/>
        <w:ind w:firstLine="567"/>
        <w:jc w:val="both"/>
        <w:rPr>
          <w:sz w:val="28"/>
          <w:szCs w:val="28"/>
          <w:lang w:eastAsia="en-US"/>
        </w:rPr>
      </w:pPr>
      <w:r w:rsidRPr="000604C2">
        <w:rPr>
          <w:sz w:val="28"/>
          <w:szCs w:val="28"/>
        </w:rPr>
        <w:t>1. Земельный кодекс Российской Федерации   от 25.10.2001 № 136-ФЗ (</w:t>
      </w:r>
      <w:r w:rsidRPr="000604C2">
        <w:rPr>
          <w:sz w:val="28"/>
          <w:szCs w:val="28"/>
          <w:lang w:eastAsia="en-US"/>
        </w:rPr>
        <w:t>Первоначальный текст документа опубликован в изданиях  «Собрание законодательства РФ», 29.10.2001, №  44, ст. 4147, «Парламентская газета», №  204-205, 30.10.2001, «Российская газета», № 211-212, 30.10.2001);</w:t>
      </w:r>
    </w:p>
    <w:p w:rsidR="00F3481D" w:rsidRPr="000604C2" w:rsidRDefault="00F3481D" w:rsidP="00E550D9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</w:pPr>
      <w:r w:rsidRPr="000604C2"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  <w:t>2.</w:t>
      </w: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  <w:t xml:space="preserve"> </w:t>
      </w:r>
      <w:r w:rsidRPr="000604C2"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  <w:t>Федеральный  закон от 06.10.2003 № 131-ФЗ «Об общих принципах организации местного самоуправления в Российской Федерации»; (Первоначальный текст документа опубликован в изданиях «Собрание законодательства РФ», 06.10.2003, № 40, ст. 3822, «Парламентская газета», № 86, 08.10.2003, «Российская газета», №  202, 08.10.2003.</w:t>
      </w:r>
    </w:p>
    <w:p w:rsidR="00F3481D" w:rsidRPr="000604C2" w:rsidRDefault="00F3481D" w:rsidP="00E550D9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</w:pPr>
      <w:r w:rsidRPr="000604C2"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  <w:t xml:space="preserve">Федеральный </w:t>
      </w:r>
      <w:hyperlink r:id="rId5" w:history="1">
        <w:r w:rsidRPr="000604C2">
          <w:rPr>
            <w:rFonts w:ascii="Times New Roman" w:hAnsi="Times New Roman" w:cs="Times New Roman"/>
            <w:color w:val="auto"/>
            <w:kern w:val="0"/>
            <w:sz w:val="28"/>
            <w:szCs w:val="28"/>
            <w:lang w:eastAsia="en-US"/>
          </w:rPr>
          <w:t>закон</w:t>
        </w:r>
      </w:hyperlink>
      <w:r w:rsidRPr="000604C2"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  <w:t xml:space="preserve"> от 27.07.2010 № 210-ФЗ «Об организации предоставления государственных и муниципальных услуг» (Собрание законодательства РФ, 02.08.2010, №  31, ст. 4179);</w:t>
      </w:r>
    </w:p>
    <w:p w:rsidR="00F3481D" w:rsidRPr="000604C2" w:rsidRDefault="00F3481D" w:rsidP="00E550D9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</w:pPr>
      <w:r w:rsidRPr="000604C2"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  <w:t>3.</w:t>
      </w: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  <w:t xml:space="preserve"> </w:t>
      </w:r>
      <w:r w:rsidRPr="000604C2"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  <w:t>Федеральный закон  от 23.06.2014 № 171-ФЗ «О внесении изменений в Земельный кодекс Российской Федерации и отдельные законодательные акты Российской Федерации»;</w:t>
      </w:r>
    </w:p>
    <w:p w:rsidR="00F3481D" w:rsidRPr="000604C2" w:rsidRDefault="00F3481D" w:rsidP="00E550D9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</w:pPr>
      <w:r w:rsidRPr="000604C2"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  <w:t>4. Федеральный закон от 13.07.2015 № 218-ФЗ «О государственной регистрации недвижимости» («Российская газета», №156, 17.07.2015, Собрание законодательства РФ, 20.07.2015, № 29 (часть I), ст. 4344);</w:t>
      </w:r>
    </w:p>
    <w:p w:rsidR="00F3481D" w:rsidRPr="000604C2" w:rsidRDefault="00F3481D" w:rsidP="00E550D9">
      <w:pPr>
        <w:tabs>
          <w:tab w:val="clear" w:pos="709"/>
          <w:tab w:val="left" w:pos="567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</w:pPr>
      <w:r w:rsidRPr="000604C2">
        <w:rPr>
          <w:rFonts w:ascii="Times New Roman" w:hAnsi="Times New Roman" w:cs="Times New Roman"/>
          <w:color w:val="auto"/>
          <w:sz w:val="28"/>
          <w:szCs w:val="28"/>
        </w:rPr>
        <w:tab/>
        <w:t>5. Закон Курской области от 21.09.2011 № 74-ЗКО  «О бесплатном предоставлении в собственность отдельным категориям граждан земельных участков на территории Курской области» (</w:t>
      </w:r>
      <w:r w:rsidRPr="000604C2"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  <w:t>Первоначальный текст документа опубликован в изданиях  «Курская правда», № 116, 29.09.2011, «Курские ведомости», №  10, октябрь, 2011.);</w:t>
      </w:r>
    </w:p>
    <w:p w:rsidR="00F3481D" w:rsidRPr="000604C2" w:rsidRDefault="00F3481D" w:rsidP="00E550D9">
      <w:pPr>
        <w:tabs>
          <w:tab w:val="clear" w:pos="709"/>
          <w:tab w:val="left" w:pos="567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</w:pPr>
      <w:r w:rsidRPr="000604C2"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  <w:tab/>
        <w:t>6. Закон Курской области от 4 января 2003 года № 1-ЗКО «Об административных правонарушениях в Курской области» (в редакции закона Курской области от 25.11.2013 года № 110-ЗКО,  «Курская   правда»  №  143 от 30.11.2013 года);</w:t>
      </w:r>
    </w:p>
    <w:p w:rsidR="00F3481D" w:rsidRPr="000604C2" w:rsidRDefault="00F3481D" w:rsidP="00E550D9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0604C2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7. Распоряжение  Администрации Курской области от 18.05.2015 </w:t>
      </w: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                </w:t>
      </w:r>
      <w:r w:rsidRPr="000604C2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F3481D" w:rsidRPr="000604C2" w:rsidRDefault="00F3481D" w:rsidP="00E550D9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8. </w:t>
      </w:r>
      <w:r w:rsidRPr="000604C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Постано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влением Администрации Новопершинского</w:t>
      </w:r>
      <w:r w:rsidRPr="000604C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сельсовета Дмитриевского района Курской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области   от 12.11.2018 г. № 111</w:t>
      </w:r>
      <w:r w:rsidRPr="000604C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«О разработке и утверждении административных регламентов предоставления муниципальных услуг»;</w:t>
      </w:r>
    </w:p>
    <w:p w:rsidR="00F3481D" w:rsidRPr="000604C2" w:rsidRDefault="00F3481D" w:rsidP="00E550D9">
      <w:pPr>
        <w:pStyle w:val="NoSpacing"/>
        <w:ind w:firstLine="540"/>
        <w:jc w:val="both"/>
        <w:rPr>
          <w:b/>
          <w:bCs/>
        </w:rPr>
      </w:pPr>
      <w:r>
        <w:rPr>
          <w:lang w:eastAsia="en-US"/>
        </w:rPr>
        <w:t xml:space="preserve">9. </w:t>
      </w:r>
      <w:r w:rsidRPr="000604C2">
        <w:t>Постано</w:t>
      </w:r>
      <w:r>
        <w:t>влением Администрации Новопершинского</w:t>
      </w:r>
      <w:r w:rsidRPr="000604C2">
        <w:t xml:space="preserve"> сельсовета Дмитриевск</w:t>
      </w:r>
      <w:r>
        <w:t>ого района Курской области от 28.06.2017 г. № 77</w:t>
      </w:r>
      <w:r w:rsidRPr="000604C2"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>
        <w:t>Новопершинского</w:t>
      </w:r>
      <w:r w:rsidRPr="000604C2">
        <w:t xml:space="preserve">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</w:t>
      </w:r>
      <w:r>
        <w:t>Новопершинского</w:t>
      </w:r>
      <w:r w:rsidRPr="000604C2">
        <w:t xml:space="preserve"> сельсовета Дмитриевского района Курской области»;</w:t>
      </w:r>
    </w:p>
    <w:p w:rsidR="00F3481D" w:rsidRPr="000604C2" w:rsidRDefault="00F3481D" w:rsidP="00E550D9">
      <w:pPr>
        <w:pStyle w:val="NoSpacing"/>
        <w:ind w:firstLine="540"/>
        <w:jc w:val="both"/>
        <w:rPr>
          <w:b/>
          <w:bCs/>
          <w:kern w:val="1"/>
        </w:rPr>
      </w:pPr>
      <w:r>
        <w:t xml:space="preserve">10. </w:t>
      </w:r>
      <w:r w:rsidRPr="000604C2">
        <w:t>Р</w:t>
      </w:r>
      <w:r w:rsidRPr="000604C2">
        <w:rPr>
          <w:kern w:val="1"/>
        </w:rPr>
        <w:t>ешение</w:t>
      </w:r>
      <w:r w:rsidRPr="000604C2">
        <w:t>м</w:t>
      </w:r>
      <w:r w:rsidRPr="000604C2">
        <w:rPr>
          <w:kern w:val="1"/>
        </w:rPr>
        <w:t xml:space="preserve"> Собрания депутатов </w:t>
      </w:r>
      <w:r>
        <w:rPr>
          <w:kern w:val="1"/>
        </w:rPr>
        <w:t>Новопершинского</w:t>
      </w:r>
      <w:r w:rsidRPr="000604C2">
        <w:rPr>
          <w:kern w:val="1"/>
        </w:rPr>
        <w:t xml:space="preserve"> сельсовета Дмитриевского района Курско</w:t>
      </w:r>
      <w:r>
        <w:rPr>
          <w:kern w:val="1"/>
        </w:rPr>
        <w:t>й области от 29.09.2014 г. № 157</w:t>
      </w:r>
      <w:r w:rsidRPr="000604C2">
        <w:rPr>
          <w:kern w:val="1"/>
        </w:rPr>
        <w:t xml:space="preserve"> «Об утверждении перечня услуг, которые являются необходимыми и обязательными для предостав</w:t>
      </w:r>
      <w:r>
        <w:rPr>
          <w:kern w:val="1"/>
        </w:rPr>
        <w:t xml:space="preserve">ления Администрацией Новопершинского </w:t>
      </w:r>
      <w:r w:rsidRPr="000604C2">
        <w:rPr>
          <w:kern w:val="1"/>
        </w:rPr>
        <w:t xml:space="preserve">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</w:t>
      </w:r>
      <w:r>
        <w:rPr>
          <w:kern w:val="1"/>
        </w:rPr>
        <w:t>Новопершинского</w:t>
      </w:r>
      <w:r w:rsidRPr="000604C2">
        <w:rPr>
          <w:kern w:val="1"/>
        </w:rPr>
        <w:t xml:space="preserve"> сельсовета Дмитриевского района муниципальных услуг»;</w:t>
      </w:r>
    </w:p>
    <w:p w:rsidR="00F3481D" w:rsidRPr="000604C2" w:rsidRDefault="00F3481D" w:rsidP="00E550D9">
      <w:pPr>
        <w:pStyle w:val="NoSpacing"/>
        <w:ind w:firstLine="540"/>
        <w:jc w:val="both"/>
      </w:pPr>
      <w:r>
        <w:t>11.</w:t>
      </w:r>
      <w:r w:rsidRPr="000604C2">
        <w:t xml:space="preserve"> Уставом муниц</w:t>
      </w:r>
      <w:r>
        <w:t>ипального образования «Новопершинский</w:t>
      </w:r>
      <w:r w:rsidRPr="000604C2">
        <w:t xml:space="preserve"> сельсовет» Дмитриевского района Курской области (принят решением Собрания депутатов </w:t>
      </w:r>
      <w:r>
        <w:t>Новопершинского</w:t>
      </w:r>
      <w:r w:rsidRPr="000604C2">
        <w:t xml:space="preserve"> сельсовета Дмитриевского района Курской области </w:t>
      </w:r>
      <w:r>
        <w:t>от 19 ноября 2010 года № 20</w:t>
      </w:r>
      <w:r w:rsidRPr="000604C2">
        <w:t>,) зарегистрирован в Управлении Министерства  юстиции Российской Федера</w:t>
      </w:r>
      <w:r>
        <w:t>ции по Курской области 03 декабря</w:t>
      </w:r>
      <w:r w:rsidRPr="000604C2">
        <w:t xml:space="preserve"> 2010 года, государственный регистрационный </w:t>
      </w:r>
      <w:r>
        <w:t xml:space="preserve">                                            </w:t>
      </w:r>
      <w:r w:rsidRPr="000604C2">
        <w:t xml:space="preserve">№ </w:t>
      </w:r>
      <w:r w:rsidRPr="000604C2">
        <w:rPr>
          <w:lang w:val="en-US"/>
        </w:rPr>
        <w:t>ru</w:t>
      </w:r>
      <w:r>
        <w:t>46505322</w:t>
      </w:r>
      <w:r w:rsidRPr="000604C2">
        <w:t>2010001.</w:t>
      </w:r>
    </w:p>
    <w:p w:rsidR="00F3481D" w:rsidRPr="000604C2" w:rsidRDefault="00F3481D" w:rsidP="00E550D9">
      <w:pPr>
        <w:widowControl w:val="0"/>
        <w:suppressAutoHyphens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F3481D" w:rsidRPr="000604C2" w:rsidRDefault="00F3481D" w:rsidP="00E550D9">
      <w:pPr>
        <w:widowControl w:val="0"/>
        <w:tabs>
          <w:tab w:val="clear" w:pos="709"/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</w:p>
    <w:p w:rsidR="00F3481D" w:rsidRDefault="00F3481D"/>
    <w:sectPr w:rsidR="00F3481D" w:rsidSect="000604C2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50D9"/>
    <w:rsid w:val="000604C2"/>
    <w:rsid w:val="00161E5B"/>
    <w:rsid w:val="003E191E"/>
    <w:rsid w:val="00472F11"/>
    <w:rsid w:val="00675B71"/>
    <w:rsid w:val="0073576B"/>
    <w:rsid w:val="00751E2C"/>
    <w:rsid w:val="00771A59"/>
    <w:rsid w:val="007E4573"/>
    <w:rsid w:val="0088682F"/>
    <w:rsid w:val="008B2451"/>
    <w:rsid w:val="00A22449"/>
    <w:rsid w:val="00A3626C"/>
    <w:rsid w:val="00AF20D2"/>
    <w:rsid w:val="00B335C2"/>
    <w:rsid w:val="00C72B3F"/>
    <w:rsid w:val="00C73897"/>
    <w:rsid w:val="00D163AE"/>
    <w:rsid w:val="00D24D70"/>
    <w:rsid w:val="00D95B45"/>
    <w:rsid w:val="00E419C2"/>
    <w:rsid w:val="00E550D9"/>
    <w:rsid w:val="00EF54D3"/>
    <w:rsid w:val="00F34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0D9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color w:val="00000A"/>
      <w:kern w:val="1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4D70"/>
    <w:pPr>
      <w:keepNext/>
      <w:tabs>
        <w:tab w:val="clear" w:pos="709"/>
      </w:tabs>
      <w:spacing w:before="240" w:after="60" w:line="240" w:lineRule="auto"/>
      <w:outlineLvl w:val="0"/>
    </w:pPr>
    <w:rPr>
      <w:rFonts w:ascii="Cambria" w:hAnsi="Cambria" w:cs="Cambria"/>
      <w:b/>
      <w:bCs/>
      <w:color w:val="auto"/>
      <w:kern w:val="32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D24D70"/>
    <w:pPr>
      <w:keepNext/>
      <w:tabs>
        <w:tab w:val="clear" w:pos="709"/>
      </w:tabs>
      <w:spacing w:before="240" w:after="60" w:line="240" w:lineRule="auto"/>
      <w:outlineLvl w:val="1"/>
    </w:pPr>
    <w:rPr>
      <w:rFonts w:ascii="Cambria" w:hAnsi="Cambria" w:cs="Cambria"/>
      <w:b/>
      <w:bCs/>
      <w:i/>
      <w:iCs/>
      <w:color w:val="auto"/>
      <w:kern w:val="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1E5B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24D70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paragraph" w:styleId="Title">
    <w:name w:val="Title"/>
    <w:basedOn w:val="Normal"/>
    <w:next w:val="Normal"/>
    <w:link w:val="TitleChar"/>
    <w:uiPriority w:val="99"/>
    <w:qFormat/>
    <w:rsid w:val="00161E5B"/>
    <w:pPr>
      <w:tabs>
        <w:tab w:val="clear" w:pos="709"/>
      </w:tabs>
      <w:spacing w:before="240" w:after="60" w:line="240" w:lineRule="auto"/>
      <w:jc w:val="center"/>
      <w:outlineLvl w:val="0"/>
    </w:pPr>
    <w:rPr>
      <w:rFonts w:ascii="Cambria" w:hAnsi="Cambria" w:cs="Cambria"/>
      <w:b/>
      <w:bCs/>
      <w:color w:val="auto"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61E5B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character" w:styleId="Strong">
    <w:name w:val="Strong"/>
    <w:basedOn w:val="DefaultParagraphFont"/>
    <w:uiPriority w:val="99"/>
    <w:qFormat/>
    <w:rsid w:val="00D24D70"/>
    <w:rPr>
      <w:b/>
      <w:bCs/>
    </w:rPr>
  </w:style>
  <w:style w:type="character" w:styleId="Emphasis">
    <w:name w:val="Emphasis"/>
    <w:basedOn w:val="DefaultParagraphFont"/>
    <w:uiPriority w:val="99"/>
    <w:qFormat/>
    <w:rsid w:val="00161E5B"/>
    <w:rPr>
      <w:i/>
      <w:iCs/>
    </w:rPr>
  </w:style>
  <w:style w:type="paragraph" w:styleId="NoSpacing">
    <w:name w:val="No Spacing"/>
    <w:link w:val="NoSpacingChar"/>
    <w:uiPriority w:val="99"/>
    <w:qFormat/>
    <w:rsid w:val="00C72B3F"/>
    <w:pPr>
      <w:suppressAutoHyphens/>
    </w:pPr>
    <w:rPr>
      <w:rFonts w:ascii="Calibri" w:hAnsi="Calibri"/>
      <w:sz w:val="28"/>
      <w:szCs w:val="28"/>
      <w:lang w:eastAsia="ar-SA"/>
    </w:rPr>
  </w:style>
  <w:style w:type="character" w:customStyle="1" w:styleId="NoSpacingChar">
    <w:name w:val="No Spacing Char"/>
    <w:link w:val="NoSpacing"/>
    <w:uiPriority w:val="99"/>
    <w:locked/>
    <w:rsid w:val="00161E5B"/>
    <w:rPr>
      <w:rFonts w:eastAsia="Times New Roman"/>
      <w:sz w:val="24"/>
      <w:szCs w:val="24"/>
      <w:lang w:eastAsia="ar-SA" w:bidi="ar-SA"/>
    </w:rPr>
  </w:style>
  <w:style w:type="paragraph" w:styleId="BodyText">
    <w:name w:val="Body Text"/>
    <w:basedOn w:val="Normal"/>
    <w:link w:val="BodyTextChar"/>
    <w:uiPriority w:val="99"/>
    <w:semiHidden/>
    <w:rsid w:val="00D24D70"/>
    <w:pPr>
      <w:tabs>
        <w:tab w:val="clear" w:pos="709"/>
      </w:tabs>
      <w:spacing w:after="120" w:line="240" w:lineRule="auto"/>
    </w:pPr>
    <w:rPr>
      <w:rFonts w:cs="Times New Roman"/>
      <w:color w:val="auto"/>
      <w:kern w:val="0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24D70"/>
    <w:rPr>
      <w:rFonts w:ascii="Calibri" w:hAnsi="Calibri" w:cs="Calibri"/>
      <w:color w:val="00000A"/>
      <w:kern w:val="1"/>
      <w:sz w:val="22"/>
      <w:szCs w:val="22"/>
      <w:lang w:eastAsia="zh-CN"/>
    </w:rPr>
  </w:style>
  <w:style w:type="paragraph" w:styleId="Caption">
    <w:name w:val="caption"/>
    <w:basedOn w:val="Normal"/>
    <w:uiPriority w:val="99"/>
    <w:qFormat/>
    <w:rsid w:val="00D24D70"/>
    <w:pPr>
      <w:tabs>
        <w:tab w:val="clear" w:pos="709"/>
      </w:tabs>
      <w:spacing w:after="0" w:line="240" w:lineRule="auto"/>
    </w:pPr>
    <w:rPr>
      <w:rFonts w:cs="Times New Roman"/>
      <w:b/>
      <w:bCs/>
      <w:color w:val="auto"/>
      <w:kern w:val="0"/>
      <w:sz w:val="20"/>
      <w:szCs w:val="20"/>
    </w:rPr>
  </w:style>
  <w:style w:type="paragraph" w:customStyle="1" w:styleId="ConsPlusNormal">
    <w:name w:val="ConsPlusNormal"/>
    <w:uiPriority w:val="99"/>
    <w:rsid w:val="00E550D9"/>
    <w:pPr>
      <w:widowControl w:val="0"/>
      <w:autoSpaceDE w:val="0"/>
      <w:autoSpaceDN w:val="0"/>
    </w:pPr>
    <w:rPr>
      <w:rFonts w:ascii="Calibri" w:hAnsi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0381A1B3F99B0182E5629F0250FBC294F38D81CB9D7D7898B8E4AC5F6n8K3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640</Words>
  <Characters>3648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а</cp:lastModifiedBy>
  <cp:revision>7</cp:revision>
  <dcterms:created xsi:type="dcterms:W3CDTF">2019-01-09T18:40:00Z</dcterms:created>
  <dcterms:modified xsi:type="dcterms:W3CDTF">2019-01-15T12:13:00Z</dcterms:modified>
</cp:coreProperties>
</file>